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8A537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PHILIP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C06F87D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Goldsmith.</w:t>
      </w:r>
    </w:p>
    <w:p w14:paraId="02778E28" w14:textId="77777777" w:rsidR="00A8074B" w:rsidRDefault="00A8074B" w:rsidP="00A8074B">
      <w:pPr>
        <w:pStyle w:val="NoSpacing"/>
        <w:rPr>
          <w:rFonts w:cs="Times New Roman"/>
          <w:szCs w:val="24"/>
        </w:rPr>
      </w:pPr>
    </w:p>
    <w:p w14:paraId="3F955798" w14:textId="77777777" w:rsidR="00A8074B" w:rsidRDefault="00A8074B" w:rsidP="00A8074B">
      <w:pPr>
        <w:pStyle w:val="NoSpacing"/>
        <w:rPr>
          <w:rFonts w:cs="Times New Roman"/>
          <w:szCs w:val="24"/>
        </w:rPr>
      </w:pPr>
    </w:p>
    <w:p w14:paraId="5F4E2B80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Sir Mathew Philip of London, goldsmith(q.v.).</w:t>
      </w:r>
    </w:p>
    <w:p w14:paraId="54E7B0B4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772D61C" w14:textId="77777777" w:rsidR="00A8074B" w:rsidRDefault="00A8074B" w:rsidP="00A8074B">
      <w:pPr>
        <w:pStyle w:val="NoSpacing"/>
        <w:rPr>
          <w:rFonts w:cs="Times New Roman"/>
          <w:szCs w:val="24"/>
        </w:rPr>
      </w:pPr>
    </w:p>
    <w:p w14:paraId="6B8CDF83" w14:textId="77777777" w:rsidR="00A8074B" w:rsidRDefault="00A8074B" w:rsidP="00A8074B">
      <w:pPr>
        <w:pStyle w:val="NoSpacing"/>
        <w:rPr>
          <w:rFonts w:cs="Times New Roman"/>
          <w:szCs w:val="24"/>
        </w:rPr>
      </w:pPr>
    </w:p>
    <w:p w14:paraId="1667A1A6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and Richard Burton of London, goldsmith(q.v.), as the executors of</w:t>
      </w:r>
    </w:p>
    <w:p w14:paraId="20B116ED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Sir Mathew, made a plaint of debt against John Colt of Newcastle upon</w:t>
      </w:r>
    </w:p>
    <w:p w14:paraId="44C94FB9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Tyne(q.v.), Thomas Colt of Newcastle upon Tyne(q.v.) and Robert Colt</w:t>
      </w:r>
    </w:p>
    <w:p w14:paraId="7A044CF0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the hospice of Richard, Earl of Warwick and Say, London(q.v.).</w:t>
      </w:r>
    </w:p>
    <w:p w14:paraId="12088023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6B287662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Stephen </w:t>
      </w:r>
      <w:proofErr w:type="spellStart"/>
      <w:r>
        <w:rPr>
          <w:rFonts w:cs="Times New Roman"/>
          <w:szCs w:val="24"/>
        </w:rPr>
        <w:t>Fabyan</w:t>
      </w:r>
      <w:proofErr w:type="spellEnd"/>
      <w:r>
        <w:rPr>
          <w:rFonts w:cs="Times New Roman"/>
          <w:szCs w:val="24"/>
        </w:rPr>
        <w:t xml:space="preserve"> of London, draper(q.v.),</w:t>
      </w:r>
    </w:p>
    <w:p w14:paraId="0A528C3C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as the executor of Thomas Persons of Ely(q.v.).   (ibid.)</w:t>
      </w:r>
    </w:p>
    <w:p w14:paraId="1BDA8C60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John </w:t>
      </w:r>
      <w:proofErr w:type="spellStart"/>
      <w:r>
        <w:rPr>
          <w:rFonts w:cs="Times New Roman"/>
          <w:szCs w:val="24"/>
        </w:rPr>
        <w:t>Stanesby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(q.v.).</w:t>
      </w:r>
    </w:p>
    <w:p w14:paraId="2A4809A8" w14:textId="77777777" w:rsidR="00A8074B" w:rsidRDefault="00A8074B" w:rsidP="00A8074B">
      <w:pPr>
        <w:pStyle w:val="NoSpacing"/>
        <w:rPr>
          <w:rFonts w:cs="Times New Roman"/>
          <w:szCs w:val="24"/>
        </w:rPr>
      </w:pPr>
    </w:p>
    <w:p w14:paraId="28A73026" w14:textId="77777777" w:rsidR="00A8074B" w:rsidRPr="002B0C73" w:rsidRDefault="00A8074B" w:rsidP="00A8074B">
      <w:pPr>
        <w:pStyle w:val="NoSpacing"/>
        <w:rPr>
          <w:rFonts w:cs="Times New Roman"/>
          <w:szCs w:val="24"/>
        </w:rPr>
      </w:pPr>
    </w:p>
    <w:p w14:paraId="30EEEB89" w14:textId="77777777" w:rsidR="00A8074B" w:rsidRDefault="00A8074B" w:rsidP="00A807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January 2023</w:t>
      </w:r>
    </w:p>
    <w:p w14:paraId="5D3C8B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ACB6A" w14:textId="77777777" w:rsidR="00A8074B" w:rsidRDefault="00A8074B" w:rsidP="009139A6">
      <w:r>
        <w:separator/>
      </w:r>
    </w:p>
  </w:endnote>
  <w:endnote w:type="continuationSeparator" w:id="0">
    <w:p w14:paraId="22AE49F6" w14:textId="77777777" w:rsidR="00A8074B" w:rsidRDefault="00A807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C9F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B3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256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77C0D" w14:textId="77777777" w:rsidR="00A8074B" w:rsidRDefault="00A8074B" w:rsidP="009139A6">
      <w:r>
        <w:separator/>
      </w:r>
    </w:p>
  </w:footnote>
  <w:footnote w:type="continuationSeparator" w:id="0">
    <w:p w14:paraId="58ADB5D7" w14:textId="77777777" w:rsidR="00A8074B" w:rsidRDefault="00A807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6BC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89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0B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74B"/>
    <w:rsid w:val="000666E0"/>
    <w:rsid w:val="002510B7"/>
    <w:rsid w:val="005C130B"/>
    <w:rsid w:val="00826F5C"/>
    <w:rsid w:val="009139A6"/>
    <w:rsid w:val="009448BB"/>
    <w:rsid w:val="00947624"/>
    <w:rsid w:val="00A3176C"/>
    <w:rsid w:val="00A8074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4EC30"/>
  <w15:chartTrackingRefBased/>
  <w15:docId w15:val="{32CD63EA-CC43-4AAF-AC91-4DE3E21E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07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2023-02-22T12:26:00Z</dcterms:created>
  <dcterms:modified xsi:type="dcterms:W3CDTF">2023-02-22T12:29:00Z</dcterms:modified>
</cp:coreProperties>
</file>